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9C2" w:rsidRPr="002C021A" w:rsidRDefault="000769C2" w:rsidP="00211578">
      <w:pPr>
        <w:spacing w:before="960" w:after="24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2179/15</w:t>
      </w:r>
      <w:bookmarkStart w:id="0" w:name="_GoBack"/>
      <w:bookmarkEnd w:id="0"/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0769C2" w:rsidRPr="00066797">
        <w:tc>
          <w:tcPr>
            <w:tcW w:w="1030" w:type="dxa"/>
          </w:tcPr>
          <w:p w:rsidR="000769C2" w:rsidRPr="00066797" w:rsidRDefault="000769C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0769C2" w:rsidRPr="00066797" w:rsidRDefault="000769C2" w:rsidP="000769C2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Presta homenagens por oportunidade da comemoração do Dia do Professor, 15 de outubro, aos que atuam na área educacional em nosso Município.</w:t>
            </w:r>
          </w:p>
        </w:tc>
      </w:tr>
    </w:tbl>
    <w:p w:rsidR="000769C2" w:rsidRPr="008729AD" w:rsidRDefault="000769C2" w:rsidP="000769C2">
      <w:pPr>
        <w:tabs>
          <w:tab w:val="left" w:pos="-600"/>
        </w:tabs>
        <w:spacing w:before="600" w:after="60"/>
        <w:ind w:firstLine="1701"/>
        <w:rPr>
          <w:rFonts w:cs="Arial"/>
          <w:sz w:val="23"/>
          <w:szCs w:val="23"/>
        </w:rPr>
      </w:pPr>
      <w:r w:rsidRPr="008729AD">
        <w:rPr>
          <w:rFonts w:cs="Arial"/>
          <w:b/>
          <w:sz w:val="23"/>
          <w:szCs w:val="23"/>
        </w:rPr>
        <w:t>REQUEREMOS</w:t>
      </w:r>
      <w:r w:rsidRPr="008729AD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8729AD">
          <w:rPr>
            <w:rFonts w:cs="Arial"/>
            <w:sz w:val="23"/>
            <w:szCs w:val="23"/>
          </w:rPr>
          <w:t>Excelentíssimo</w:t>
        </w:r>
      </w:smartTag>
      <w:r w:rsidRPr="008729AD">
        <w:rPr>
          <w:rFonts w:cs="Arial"/>
          <w:sz w:val="23"/>
          <w:szCs w:val="23"/>
        </w:rPr>
        <w:t xml:space="preserve"> </w:t>
      </w:r>
      <w:smartTag w:uri="schemas-houaiss/acao" w:element="dm">
        <w:r w:rsidRPr="008729AD">
          <w:rPr>
            <w:rFonts w:cs="Arial"/>
            <w:sz w:val="23"/>
            <w:szCs w:val="23"/>
          </w:rPr>
          <w:t>Senhor</w:t>
        </w:r>
      </w:smartTag>
      <w:r w:rsidRPr="008729A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729AD">
          <w:rPr>
            <w:rFonts w:cs="Arial"/>
            <w:sz w:val="23"/>
            <w:szCs w:val="23"/>
          </w:rPr>
          <w:t>Presidente</w:t>
        </w:r>
      </w:smartTag>
      <w:r w:rsidRPr="008729A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8729AD">
          <w:rPr>
            <w:rFonts w:cs="Arial"/>
            <w:sz w:val="23"/>
            <w:szCs w:val="23"/>
          </w:rPr>
          <w:t>Casa</w:t>
        </w:r>
      </w:smartTag>
      <w:r w:rsidRPr="008729A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8729AD">
          <w:rPr>
            <w:rFonts w:cs="Arial"/>
            <w:sz w:val="23"/>
            <w:szCs w:val="23"/>
          </w:rPr>
          <w:t>formalidades</w:t>
        </w:r>
      </w:smartTag>
      <w:r w:rsidRPr="008729A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729AD">
          <w:rPr>
            <w:rFonts w:cs="Arial"/>
            <w:sz w:val="23"/>
            <w:szCs w:val="23"/>
          </w:rPr>
          <w:t>regimentais</w:t>
        </w:r>
      </w:smartTag>
      <w:r w:rsidRPr="008729AD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8729AD">
          <w:rPr>
            <w:rFonts w:cs="Arial"/>
            <w:sz w:val="23"/>
            <w:szCs w:val="23"/>
          </w:rPr>
          <w:t>Ata</w:t>
        </w:r>
      </w:smartTag>
      <w:r w:rsidRPr="008729A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8729AD">
          <w:rPr>
            <w:rFonts w:cs="Arial"/>
            <w:sz w:val="23"/>
            <w:szCs w:val="23"/>
          </w:rPr>
          <w:t>trabalhos</w:t>
        </w:r>
      </w:smartTag>
      <w:r w:rsidRPr="008729A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8729AD">
          <w:rPr>
            <w:rFonts w:cs="Arial"/>
            <w:sz w:val="23"/>
            <w:szCs w:val="23"/>
          </w:rPr>
          <w:t>Sessão</w:t>
        </w:r>
      </w:smartTag>
      <w:r w:rsidRPr="008729AD">
        <w:rPr>
          <w:rFonts w:cs="Arial"/>
          <w:sz w:val="23"/>
          <w:szCs w:val="23"/>
        </w:rPr>
        <w:t xml:space="preserve"> o registro de nossas homenagens por oportunidade da comemoração do Dia do Professor, 15 de outubro</w:t>
      </w:r>
      <w:r>
        <w:rPr>
          <w:rFonts w:cs="Arial"/>
          <w:sz w:val="23"/>
          <w:szCs w:val="23"/>
        </w:rPr>
        <w:t>, a todos os que atuam na área educacional em nosso Município.</w:t>
      </w:r>
    </w:p>
    <w:p w:rsidR="000769C2" w:rsidRPr="008729AD" w:rsidRDefault="000769C2" w:rsidP="009C75E1">
      <w:pPr>
        <w:tabs>
          <w:tab w:val="left" w:pos="-600"/>
        </w:tabs>
        <w:spacing w:after="60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Por ocasião da festiva</w:t>
      </w:r>
      <w:r w:rsidRPr="008729AD">
        <w:rPr>
          <w:rFonts w:cs="Arial"/>
          <w:sz w:val="23"/>
          <w:szCs w:val="23"/>
        </w:rPr>
        <w:t xml:space="preserve"> data, então, q</w:t>
      </w:r>
      <w:r>
        <w:rPr>
          <w:rFonts w:cs="Arial"/>
          <w:sz w:val="23"/>
          <w:szCs w:val="23"/>
        </w:rPr>
        <w:t xml:space="preserve">ueremos deixar nossos parabéns àqueles que labutam </w:t>
      </w:r>
      <w:r w:rsidRPr="008729AD">
        <w:rPr>
          <w:rFonts w:cs="Arial"/>
          <w:sz w:val="23"/>
          <w:szCs w:val="23"/>
        </w:rPr>
        <w:t xml:space="preserve">na rede de ensino de Jacareí, seja como professor, pedagogo, auxiliar de desenvolvimento infantil ou </w:t>
      </w:r>
      <w:r>
        <w:rPr>
          <w:rFonts w:cs="Arial"/>
          <w:sz w:val="23"/>
          <w:szCs w:val="23"/>
        </w:rPr>
        <w:t>que prestam sua colaboração sob qualquer</w:t>
      </w:r>
      <w:r w:rsidRPr="008729AD">
        <w:rPr>
          <w:rFonts w:cs="Arial"/>
          <w:sz w:val="23"/>
          <w:szCs w:val="23"/>
        </w:rPr>
        <w:t xml:space="preserve"> outr</w:t>
      </w:r>
      <w:r>
        <w:rPr>
          <w:rFonts w:cs="Arial"/>
          <w:sz w:val="23"/>
          <w:szCs w:val="23"/>
        </w:rPr>
        <w:t>o</w:t>
      </w:r>
      <w:r w:rsidRPr="008729A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modo</w:t>
      </w:r>
      <w:r w:rsidRPr="008729AD">
        <w:rPr>
          <w:rFonts w:cs="Arial"/>
          <w:sz w:val="23"/>
          <w:szCs w:val="23"/>
        </w:rPr>
        <w:t xml:space="preserve"> para com a educação, a preparação e a formação de nossos futuros cidadãos.</w:t>
      </w:r>
    </w:p>
    <w:p w:rsidR="000769C2" w:rsidRPr="008729AD" w:rsidRDefault="000769C2" w:rsidP="009C75E1">
      <w:pPr>
        <w:tabs>
          <w:tab w:val="left" w:pos="-600"/>
        </w:tabs>
        <w:spacing w:after="60"/>
        <w:ind w:firstLine="1701"/>
        <w:rPr>
          <w:rFonts w:cs="Arial"/>
          <w:sz w:val="23"/>
          <w:szCs w:val="23"/>
        </w:rPr>
      </w:pPr>
      <w:r w:rsidRPr="008729AD">
        <w:rPr>
          <w:rFonts w:cs="Arial"/>
          <w:sz w:val="23"/>
          <w:szCs w:val="23"/>
        </w:rPr>
        <w:t>Temos para nós só ser possível um amanhã melhor para a nossa cidade se pudermos continuar contando com a efetiva participação na área educacional</w:t>
      </w:r>
      <w:r>
        <w:rPr>
          <w:rFonts w:cs="Arial"/>
          <w:sz w:val="23"/>
          <w:szCs w:val="23"/>
        </w:rPr>
        <w:t xml:space="preserve"> dos profissionais ora homenageados</w:t>
      </w:r>
      <w:r w:rsidRPr="008729AD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>que têm como prioridade somar</w:t>
      </w:r>
      <w:r w:rsidRPr="008729AD">
        <w:rPr>
          <w:rFonts w:cs="Arial"/>
          <w:sz w:val="23"/>
          <w:szCs w:val="23"/>
        </w:rPr>
        <w:t xml:space="preserve"> esforços </w:t>
      </w:r>
      <w:r>
        <w:rPr>
          <w:rFonts w:cs="Arial"/>
          <w:sz w:val="23"/>
          <w:szCs w:val="23"/>
        </w:rPr>
        <w:t xml:space="preserve">aos </w:t>
      </w:r>
      <w:r w:rsidRPr="008729AD">
        <w:rPr>
          <w:rFonts w:cs="Arial"/>
          <w:sz w:val="23"/>
          <w:szCs w:val="23"/>
        </w:rPr>
        <w:t>pais e familiares para a formação do senso crítico e moral de nossas crianças e jovens.</w:t>
      </w:r>
    </w:p>
    <w:p w:rsidR="000769C2" w:rsidRPr="008729AD" w:rsidRDefault="000769C2" w:rsidP="009C75E1">
      <w:pPr>
        <w:tabs>
          <w:tab w:val="left" w:pos="-600"/>
        </w:tabs>
        <w:spacing w:after="60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Registre-se, pois, a nossa convicção de que o</w:t>
      </w:r>
      <w:r w:rsidRPr="008729AD">
        <w:rPr>
          <w:rFonts w:cs="Arial"/>
          <w:sz w:val="23"/>
          <w:szCs w:val="23"/>
        </w:rPr>
        <w:t xml:space="preserve"> trabalho realizado por </w:t>
      </w:r>
      <w:r>
        <w:rPr>
          <w:rFonts w:cs="Arial"/>
          <w:sz w:val="23"/>
          <w:szCs w:val="23"/>
        </w:rPr>
        <w:t>essa laboriosa classe</w:t>
      </w:r>
      <w:r w:rsidRPr="008729AD">
        <w:rPr>
          <w:rFonts w:cs="Arial"/>
          <w:sz w:val="23"/>
          <w:szCs w:val="23"/>
        </w:rPr>
        <w:t xml:space="preserve"> é semente de ideais que certamente germinará e resultará em bons frutos para a nossa sociedade.</w:t>
      </w:r>
    </w:p>
    <w:p w:rsidR="000769C2" w:rsidRPr="008729AD" w:rsidRDefault="000769C2" w:rsidP="009C75E1">
      <w:pPr>
        <w:tabs>
          <w:tab w:val="left" w:pos="-600"/>
        </w:tabs>
        <w:spacing w:after="60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Assim</w:t>
      </w:r>
      <w:r w:rsidRPr="008729AD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 xml:space="preserve">externamos nossos sinceros parabéns àqueles que constroem seu legado transformando vidas por meio da dedicação à arte de </w:t>
      </w:r>
      <w:r w:rsidRPr="008729AD">
        <w:rPr>
          <w:rFonts w:cs="Arial"/>
          <w:sz w:val="23"/>
          <w:szCs w:val="23"/>
        </w:rPr>
        <w:t xml:space="preserve">ensinar, </w:t>
      </w:r>
      <w:r>
        <w:rPr>
          <w:rFonts w:cs="Arial"/>
          <w:sz w:val="23"/>
          <w:szCs w:val="23"/>
        </w:rPr>
        <w:t>de</w:t>
      </w:r>
      <w:r w:rsidRPr="008729AD">
        <w:rPr>
          <w:rFonts w:cs="Arial"/>
          <w:sz w:val="23"/>
          <w:szCs w:val="23"/>
        </w:rPr>
        <w:t xml:space="preserve"> transmitir conhecimentos, sabedoria e </w:t>
      </w:r>
      <w:r>
        <w:rPr>
          <w:rFonts w:cs="Arial"/>
          <w:sz w:val="23"/>
          <w:szCs w:val="23"/>
        </w:rPr>
        <w:t xml:space="preserve">bons </w:t>
      </w:r>
      <w:r w:rsidRPr="008729AD">
        <w:rPr>
          <w:rFonts w:cs="Arial"/>
          <w:sz w:val="23"/>
          <w:szCs w:val="23"/>
        </w:rPr>
        <w:t>valores</w:t>
      </w:r>
      <w:r>
        <w:rPr>
          <w:rFonts w:cs="Arial"/>
          <w:sz w:val="23"/>
          <w:szCs w:val="23"/>
        </w:rPr>
        <w:t xml:space="preserve"> às</w:t>
      </w:r>
      <w:r w:rsidRPr="008729AD">
        <w:rPr>
          <w:rFonts w:cs="Arial"/>
          <w:sz w:val="23"/>
          <w:szCs w:val="23"/>
        </w:rPr>
        <w:t xml:space="preserve"> nossas crianças e jovens.</w:t>
      </w:r>
    </w:p>
    <w:p w:rsidR="000769C2" w:rsidRPr="008729AD" w:rsidRDefault="000769C2" w:rsidP="009C75E1">
      <w:pPr>
        <w:tabs>
          <w:tab w:val="left" w:pos="-600"/>
        </w:tabs>
        <w:spacing w:after="60"/>
        <w:ind w:firstLine="1701"/>
        <w:rPr>
          <w:rFonts w:cs="Arial"/>
          <w:sz w:val="23"/>
          <w:szCs w:val="23"/>
        </w:rPr>
      </w:pPr>
      <w:r w:rsidRPr="008729AD">
        <w:rPr>
          <w:rFonts w:cs="Arial"/>
          <w:sz w:val="23"/>
          <w:szCs w:val="23"/>
        </w:rPr>
        <w:t xml:space="preserve">Feito este registro, </w:t>
      </w:r>
      <w:smartTag w:uri="schemas-houaiss/mini" w:element="verbetes">
        <w:r w:rsidRPr="008729AD">
          <w:rPr>
            <w:rFonts w:cs="Arial"/>
            <w:sz w:val="23"/>
            <w:szCs w:val="23"/>
          </w:rPr>
          <w:t>respeitosamente</w:t>
        </w:r>
      </w:smartTag>
      <w:r w:rsidRPr="008729AD">
        <w:rPr>
          <w:rFonts w:cs="Arial"/>
          <w:sz w:val="23"/>
          <w:szCs w:val="23"/>
        </w:rPr>
        <w:t xml:space="preserve"> </w:t>
      </w:r>
      <w:r w:rsidRPr="008729AD">
        <w:rPr>
          <w:rFonts w:cs="Arial"/>
          <w:b/>
          <w:sz w:val="23"/>
          <w:szCs w:val="23"/>
        </w:rPr>
        <w:t>REQUEREMOS</w:t>
      </w:r>
      <w:r w:rsidRPr="008729AD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8729AD">
          <w:rPr>
            <w:rFonts w:cs="Arial"/>
            <w:sz w:val="23"/>
            <w:szCs w:val="23"/>
          </w:rPr>
          <w:t>Presidência</w:t>
        </w:r>
      </w:smartTag>
      <w:r w:rsidRPr="008729A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8729AD">
          <w:rPr>
            <w:rFonts w:cs="Arial"/>
            <w:sz w:val="23"/>
            <w:szCs w:val="23"/>
          </w:rPr>
          <w:t>Casa</w:t>
        </w:r>
      </w:smartTag>
      <w:r w:rsidRPr="008729AD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8729AD">
          <w:rPr>
            <w:rFonts w:cs="Arial"/>
            <w:sz w:val="23"/>
            <w:szCs w:val="23"/>
          </w:rPr>
          <w:t>providências</w:t>
        </w:r>
      </w:smartTag>
      <w:r w:rsidRPr="008729A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729AD">
          <w:rPr>
            <w:rFonts w:cs="Arial"/>
            <w:sz w:val="23"/>
            <w:szCs w:val="23"/>
          </w:rPr>
          <w:t>habituais</w:t>
        </w:r>
      </w:smartTag>
      <w:r w:rsidRPr="008729AD">
        <w:rPr>
          <w:rFonts w:cs="Arial"/>
          <w:sz w:val="23"/>
          <w:szCs w:val="23"/>
        </w:rPr>
        <w:t xml:space="preserve"> </w:t>
      </w:r>
      <w:smartTag w:uri="schemas-houaiss/acao" w:element="dm">
        <w:r w:rsidRPr="008729AD">
          <w:rPr>
            <w:rFonts w:cs="Arial"/>
            <w:sz w:val="23"/>
            <w:szCs w:val="23"/>
          </w:rPr>
          <w:t>para</w:t>
        </w:r>
      </w:smartTag>
      <w:r w:rsidRPr="008729AD">
        <w:rPr>
          <w:rFonts w:cs="Arial"/>
          <w:sz w:val="23"/>
          <w:szCs w:val="23"/>
        </w:rPr>
        <w:t xml:space="preserve"> a </w:t>
      </w:r>
      <w:smartTag w:uri="schemas-houaiss/acao" w:element="dm">
        <w:r w:rsidRPr="008729AD">
          <w:rPr>
            <w:rFonts w:cs="Arial"/>
            <w:sz w:val="23"/>
            <w:szCs w:val="23"/>
          </w:rPr>
          <w:t>divulgação</w:t>
        </w:r>
      </w:smartTag>
      <w:r w:rsidRPr="008729A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desta</w:t>
      </w:r>
      <w:r w:rsidRPr="008729AD">
        <w:rPr>
          <w:rFonts w:cs="Arial"/>
          <w:sz w:val="23"/>
          <w:szCs w:val="23"/>
        </w:rPr>
        <w:t xml:space="preserve"> manifestação.</w:t>
      </w:r>
    </w:p>
    <w:p w:rsidR="000769C2" w:rsidRPr="008729AD" w:rsidRDefault="000769C2" w:rsidP="009C75E1">
      <w:pPr>
        <w:tabs>
          <w:tab w:val="left" w:pos="-600"/>
        </w:tabs>
        <w:spacing w:after="60"/>
        <w:ind w:firstLine="1701"/>
        <w:rPr>
          <w:rFonts w:cs="Arial"/>
          <w:sz w:val="23"/>
          <w:szCs w:val="23"/>
        </w:rPr>
      </w:pPr>
      <w:smartTag w:uri="schemas-houaiss/mini" w:element="verbetes">
        <w:r w:rsidRPr="008729AD">
          <w:rPr>
            <w:rFonts w:cs="Arial"/>
            <w:sz w:val="23"/>
            <w:szCs w:val="23"/>
          </w:rPr>
          <w:t>Sala</w:t>
        </w:r>
      </w:smartTag>
      <w:r w:rsidRPr="008729A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8729AD">
          <w:rPr>
            <w:rFonts w:cs="Arial"/>
            <w:sz w:val="23"/>
            <w:szCs w:val="23"/>
          </w:rPr>
          <w:t>Sessões</w:t>
        </w:r>
      </w:smartTag>
      <w:r w:rsidRPr="008729AD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>14</w:t>
      </w:r>
      <w:r w:rsidRPr="008729AD">
        <w:rPr>
          <w:rFonts w:cs="Arial"/>
          <w:sz w:val="23"/>
          <w:szCs w:val="23"/>
        </w:rPr>
        <w:t xml:space="preserve"> de outubro de 2015.</w:t>
      </w:r>
    </w:p>
    <w:p w:rsidR="000769C2" w:rsidRPr="008729AD" w:rsidRDefault="000769C2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</w:p>
    <w:p w:rsidR="000769C2" w:rsidRPr="008729AD" w:rsidRDefault="000769C2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</w:p>
    <w:p w:rsidR="000769C2" w:rsidRPr="008729AD" w:rsidRDefault="000769C2" w:rsidP="003C0279">
      <w:pPr>
        <w:spacing w:line="240" w:lineRule="auto"/>
        <w:jc w:val="center"/>
        <w:rPr>
          <w:b/>
          <w:sz w:val="23"/>
          <w:szCs w:val="23"/>
        </w:rPr>
      </w:pPr>
      <w:r w:rsidRPr="008729AD">
        <w:rPr>
          <w:b/>
          <w:sz w:val="23"/>
          <w:szCs w:val="23"/>
        </w:rPr>
        <w:t>JOSÉ FRANCISCO</w:t>
      </w:r>
    </w:p>
    <w:p w:rsidR="000769C2" w:rsidRPr="008729AD" w:rsidRDefault="000769C2" w:rsidP="003D170C">
      <w:pPr>
        <w:spacing w:line="240" w:lineRule="auto"/>
        <w:jc w:val="center"/>
        <w:rPr>
          <w:sz w:val="23"/>
          <w:szCs w:val="23"/>
        </w:rPr>
      </w:pPr>
      <w:r w:rsidRPr="008729AD">
        <w:rPr>
          <w:sz w:val="23"/>
          <w:szCs w:val="23"/>
        </w:rPr>
        <w:t>Vereador – PT</w:t>
      </w:r>
    </w:p>
    <w:sectPr w:rsidR="000769C2" w:rsidRPr="008729AD" w:rsidSect="000769C2">
      <w:headerReference w:type="default" r:id="rId7"/>
      <w:footerReference w:type="default" r:id="rId8"/>
      <w:type w:val="continuous"/>
      <w:pgSz w:w="11907" w:h="16840" w:code="9"/>
      <w:pgMar w:top="1701" w:right="1107" w:bottom="1418" w:left="1560" w:header="567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FD0" w:rsidRDefault="00826FD0">
      <w:r>
        <w:separator/>
      </w:r>
    </w:p>
  </w:endnote>
  <w:endnote w:type="continuationSeparator" w:id="0">
    <w:p w:rsidR="00826FD0" w:rsidRDefault="0082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96F" w:rsidRPr="005D0FA1" w:rsidRDefault="00FE596F" w:rsidP="00D91F74">
    <w:pPr>
      <w:pBdr>
        <w:top w:val="single" w:sz="4" w:space="1" w:color="auto"/>
      </w:pBdr>
      <w:jc w:val="center"/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FD0" w:rsidRDefault="00826FD0">
      <w:r>
        <w:separator/>
      </w:r>
    </w:p>
  </w:footnote>
  <w:footnote w:type="continuationSeparator" w:id="0">
    <w:p w:rsidR="00826FD0" w:rsidRDefault="00826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96F" w:rsidRDefault="00826FD0" w:rsidP="005D0FA1">
    <w:pPr>
      <w:pStyle w:val="Cabealho"/>
    </w:pPr>
    <w:r>
      <w:rPr>
        <w:noProof/>
      </w:rPr>
      <w:pict>
        <v:group id="_x0000_s2049" style="position:absolute;left:0;text-align:left;margin-left:2pt;margin-top:2.8pt;width:453.3pt;height:44.9pt;z-index:1" coordorigin="1741,623" coordsize="9066,89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870;top:624;width:7937;height:850" filled="f" stroked="f">
            <v:textbox style="mso-next-textbox:#_x0000_s2050" inset="0,0,0,0">
              <w:txbxContent>
                <w:p w:rsidR="00FE596F" w:rsidRPr="00B80FC2" w:rsidRDefault="00FE596F" w:rsidP="005D0FA1">
                  <w:pPr>
                    <w:spacing w:line="240" w:lineRule="auto"/>
                    <w:jc w:val="center"/>
                    <w:rPr>
                      <w:rFonts w:cs="Arial"/>
                      <w:b/>
                      <w:spacing w:val="20"/>
                      <w:sz w:val="38"/>
                      <w:szCs w:val="38"/>
                    </w:rPr>
                  </w:pPr>
                  <w:smartTag w:uri="schemas-houaiss/acao" w:element="dm">
                    <w:r w:rsidRPr="00B80FC2">
                      <w:rPr>
                        <w:rFonts w:cs="Arial"/>
                        <w:b/>
                        <w:spacing w:val="20"/>
                        <w:sz w:val="38"/>
                        <w:szCs w:val="38"/>
                      </w:rPr>
                      <w:t>CÂMARA</w:t>
                    </w:r>
                  </w:smartTag>
                  <w:r w:rsidRPr="00B80FC2">
                    <w:rPr>
                      <w:rFonts w:cs="Arial"/>
                      <w:b/>
                      <w:spacing w:val="20"/>
                      <w:sz w:val="38"/>
                      <w:szCs w:val="38"/>
                    </w:rPr>
                    <w:t xml:space="preserve"> MUNICIPAL DE JACAREÍ - SP</w:t>
                  </w:r>
                </w:p>
                <w:p w:rsidR="00FE596F" w:rsidRPr="00C920A8" w:rsidRDefault="00FE596F" w:rsidP="005D0FA1">
                  <w:pPr>
                    <w:spacing w:line="240" w:lineRule="auto"/>
                    <w:jc w:val="center"/>
                    <w:rPr>
                      <w:rFonts w:cs="Arial"/>
                      <w:b/>
                      <w:caps/>
                    </w:rPr>
                  </w:pPr>
                  <w:smartTag w:uri="schemas-houaiss/acao" w:element="dm">
                    <w:r w:rsidRPr="00C920A8">
                      <w:rPr>
                        <w:rFonts w:cs="Arial"/>
                        <w:b/>
                        <w:caps/>
                      </w:rPr>
                      <w:t>Palácio</w:t>
                    </w:r>
                  </w:smartTag>
                  <w:r w:rsidRPr="00C920A8">
                    <w:rPr>
                      <w:rFonts w:cs="Arial"/>
                      <w:b/>
                      <w:caps/>
                    </w:rPr>
                    <w:t xml:space="preserve"> da </w:t>
                  </w:r>
                  <w:smartTag w:uri="schemas-houaiss/mini" w:element="verbetes">
                    <w:r w:rsidRPr="00C920A8">
                      <w:rPr>
                        <w:rFonts w:cs="Arial"/>
                        <w:b/>
                        <w:caps/>
                      </w:rPr>
                      <w:t>Liberdade</w:t>
                    </w:r>
                  </w:smartTag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741;top:623;width:1134;height:898">
            <v:imagedata r:id="rId1" o:title="Câmara - Brasão"/>
          </v:shape>
          <v:shape id="_x0000_s2052" type="#_x0000_t202" style="position:absolute;left:10070;top:1005;width:737;height:198" filled="f" stroked="f">
            <v:textbox style="mso-next-textbox:#_x0000_s2052" inset="0,0,0,0">
              <w:txbxContent>
                <w:p w:rsidR="00FE596F" w:rsidRPr="00AB499B" w:rsidRDefault="00FE596F" w:rsidP="005D0FA1">
                  <w:pPr>
                    <w:spacing w:line="240" w:lineRule="auto"/>
                    <w:jc w:val="center"/>
                    <w:rPr>
                      <w:rFonts w:cs="Arial"/>
                      <w:caps/>
                      <w:sz w:val="12"/>
                      <w:szCs w:val="12"/>
                    </w:rPr>
                  </w:pPr>
                  <w:r>
                    <w:rPr>
                      <w:rFonts w:cs="Arial"/>
                      <w:caps/>
                      <w:sz w:val="12"/>
                      <w:szCs w:val="12"/>
                    </w:rPr>
                    <w:t>MOA</w:t>
                  </w:r>
                </w:p>
              </w:txbxContent>
            </v:textbox>
          </v:shape>
        </v:group>
      </w:pict>
    </w:r>
  </w:p>
  <w:p w:rsidR="00FE596F" w:rsidRPr="00002520" w:rsidRDefault="00FE596F" w:rsidP="007B42F1">
    <w:pPr>
      <w:pStyle w:val="Cabealho"/>
      <w:tabs>
        <w:tab w:val="clear" w:pos="8838"/>
      </w:tabs>
      <w:spacing w:before="240"/>
      <w:ind w:right="340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4B6"/>
    <w:rsid w:val="000023C6"/>
    <w:rsid w:val="00002520"/>
    <w:rsid w:val="00021E80"/>
    <w:rsid w:val="00022779"/>
    <w:rsid w:val="000343B2"/>
    <w:rsid w:val="000345B7"/>
    <w:rsid w:val="0003551B"/>
    <w:rsid w:val="0004689F"/>
    <w:rsid w:val="000504E8"/>
    <w:rsid w:val="00057371"/>
    <w:rsid w:val="0006195F"/>
    <w:rsid w:val="00064AE6"/>
    <w:rsid w:val="00066797"/>
    <w:rsid w:val="00073E76"/>
    <w:rsid w:val="0007460D"/>
    <w:rsid w:val="00075DF1"/>
    <w:rsid w:val="000769C2"/>
    <w:rsid w:val="0009202B"/>
    <w:rsid w:val="00094612"/>
    <w:rsid w:val="000A3A2B"/>
    <w:rsid w:val="000B4848"/>
    <w:rsid w:val="000C193E"/>
    <w:rsid w:val="000C3EF5"/>
    <w:rsid w:val="000C5213"/>
    <w:rsid w:val="000D6889"/>
    <w:rsid w:val="000D7F02"/>
    <w:rsid w:val="000E0E72"/>
    <w:rsid w:val="000E501A"/>
    <w:rsid w:val="000F0BCE"/>
    <w:rsid w:val="001005A6"/>
    <w:rsid w:val="00106C1C"/>
    <w:rsid w:val="001105A9"/>
    <w:rsid w:val="001106EC"/>
    <w:rsid w:val="00115CD1"/>
    <w:rsid w:val="001252F0"/>
    <w:rsid w:val="001327A8"/>
    <w:rsid w:val="001351F0"/>
    <w:rsid w:val="001430A7"/>
    <w:rsid w:val="001549C0"/>
    <w:rsid w:val="001601A5"/>
    <w:rsid w:val="00196E47"/>
    <w:rsid w:val="001C2230"/>
    <w:rsid w:val="001C2493"/>
    <w:rsid w:val="001D3A76"/>
    <w:rsid w:val="001E7150"/>
    <w:rsid w:val="001F1544"/>
    <w:rsid w:val="001F38D8"/>
    <w:rsid w:val="001F459A"/>
    <w:rsid w:val="00200CBB"/>
    <w:rsid w:val="00205CC5"/>
    <w:rsid w:val="00207FAE"/>
    <w:rsid w:val="00211578"/>
    <w:rsid w:val="00211650"/>
    <w:rsid w:val="0021346F"/>
    <w:rsid w:val="00213F3E"/>
    <w:rsid w:val="002161B4"/>
    <w:rsid w:val="0022215F"/>
    <w:rsid w:val="002307E9"/>
    <w:rsid w:val="002345D0"/>
    <w:rsid w:val="00240C08"/>
    <w:rsid w:val="00245AFD"/>
    <w:rsid w:val="00253056"/>
    <w:rsid w:val="00253058"/>
    <w:rsid w:val="00255B09"/>
    <w:rsid w:val="00260E00"/>
    <w:rsid w:val="00261975"/>
    <w:rsid w:val="002622B0"/>
    <w:rsid w:val="00262D3F"/>
    <w:rsid w:val="002675FC"/>
    <w:rsid w:val="00285DB0"/>
    <w:rsid w:val="002864CA"/>
    <w:rsid w:val="00291F9F"/>
    <w:rsid w:val="00297222"/>
    <w:rsid w:val="002979C2"/>
    <w:rsid w:val="002A527F"/>
    <w:rsid w:val="002A5D90"/>
    <w:rsid w:val="002A68A1"/>
    <w:rsid w:val="002B171E"/>
    <w:rsid w:val="002B20F4"/>
    <w:rsid w:val="002C021A"/>
    <w:rsid w:val="002C09DE"/>
    <w:rsid w:val="002D3275"/>
    <w:rsid w:val="002F400A"/>
    <w:rsid w:val="003011BC"/>
    <w:rsid w:val="00311604"/>
    <w:rsid w:val="003123BD"/>
    <w:rsid w:val="0031417C"/>
    <w:rsid w:val="003143AB"/>
    <w:rsid w:val="003154FF"/>
    <w:rsid w:val="003332A2"/>
    <w:rsid w:val="00334314"/>
    <w:rsid w:val="0033560B"/>
    <w:rsid w:val="00347999"/>
    <w:rsid w:val="00351C98"/>
    <w:rsid w:val="003524A6"/>
    <w:rsid w:val="00357BC1"/>
    <w:rsid w:val="003641D7"/>
    <w:rsid w:val="00367D91"/>
    <w:rsid w:val="00371852"/>
    <w:rsid w:val="0037342C"/>
    <w:rsid w:val="00375AC8"/>
    <w:rsid w:val="00377F36"/>
    <w:rsid w:val="00381905"/>
    <w:rsid w:val="00384189"/>
    <w:rsid w:val="00390B29"/>
    <w:rsid w:val="00390BC1"/>
    <w:rsid w:val="003961FF"/>
    <w:rsid w:val="00397E28"/>
    <w:rsid w:val="003A183C"/>
    <w:rsid w:val="003B0BDF"/>
    <w:rsid w:val="003C0279"/>
    <w:rsid w:val="003C1B41"/>
    <w:rsid w:val="003D01DE"/>
    <w:rsid w:val="003D1696"/>
    <w:rsid w:val="003D170C"/>
    <w:rsid w:val="003D65A6"/>
    <w:rsid w:val="003D740C"/>
    <w:rsid w:val="003F0C15"/>
    <w:rsid w:val="004075E7"/>
    <w:rsid w:val="00410075"/>
    <w:rsid w:val="00420B94"/>
    <w:rsid w:val="004273A6"/>
    <w:rsid w:val="0043143C"/>
    <w:rsid w:val="004347A5"/>
    <w:rsid w:val="00434C34"/>
    <w:rsid w:val="00450A23"/>
    <w:rsid w:val="00463755"/>
    <w:rsid w:val="00464640"/>
    <w:rsid w:val="0046484A"/>
    <w:rsid w:val="00476283"/>
    <w:rsid w:val="00480483"/>
    <w:rsid w:val="00481ED7"/>
    <w:rsid w:val="00483FC2"/>
    <w:rsid w:val="004908A9"/>
    <w:rsid w:val="004A7CF0"/>
    <w:rsid w:val="004B23C0"/>
    <w:rsid w:val="004B4568"/>
    <w:rsid w:val="004B5EC1"/>
    <w:rsid w:val="004C0493"/>
    <w:rsid w:val="004D52B0"/>
    <w:rsid w:val="004D5547"/>
    <w:rsid w:val="004E39E7"/>
    <w:rsid w:val="004F03FF"/>
    <w:rsid w:val="004F09DB"/>
    <w:rsid w:val="004F24A2"/>
    <w:rsid w:val="004F3C5D"/>
    <w:rsid w:val="005113E3"/>
    <w:rsid w:val="0051226E"/>
    <w:rsid w:val="00513E30"/>
    <w:rsid w:val="005163A4"/>
    <w:rsid w:val="005213E2"/>
    <w:rsid w:val="00522FB1"/>
    <w:rsid w:val="00523370"/>
    <w:rsid w:val="005242B0"/>
    <w:rsid w:val="00525419"/>
    <w:rsid w:val="005314CE"/>
    <w:rsid w:val="00554A66"/>
    <w:rsid w:val="00564911"/>
    <w:rsid w:val="00574895"/>
    <w:rsid w:val="005772B5"/>
    <w:rsid w:val="00577D94"/>
    <w:rsid w:val="00580832"/>
    <w:rsid w:val="0059105C"/>
    <w:rsid w:val="00594FD9"/>
    <w:rsid w:val="005A1A01"/>
    <w:rsid w:val="005A3C5B"/>
    <w:rsid w:val="005B715F"/>
    <w:rsid w:val="005C0F8B"/>
    <w:rsid w:val="005D0FA1"/>
    <w:rsid w:val="005D7D49"/>
    <w:rsid w:val="005D7FC2"/>
    <w:rsid w:val="005E6271"/>
    <w:rsid w:val="005F0F15"/>
    <w:rsid w:val="005F1F5E"/>
    <w:rsid w:val="005F2089"/>
    <w:rsid w:val="005F26BA"/>
    <w:rsid w:val="005F47E0"/>
    <w:rsid w:val="005F6786"/>
    <w:rsid w:val="00602471"/>
    <w:rsid w:val="00607E12"/>
    <w:rsid w:val="006172D2"/>
    <w:rsid w:val="00622CB1"/>
    <w:rsid w:val="00630900"/>
    <w:rsid w:val="00631B3E"/>
    <w:rsid w:val="0063326E"/>
    <w:rsid w:val="00634017"/>
    <w:rsid w:val="00637570"/>
    <w:rsid w:val="00637578"/>
    <w:rsid w:val="00637804"/>
    <w:rsid w:val="006407AF"/>
    <w:rsid w:val="0064137A"/>
    <w:rsid w:val="00643307"/>
    <w:rsid w:val="00647E51"/>
    <w:rsid w:val="006509DF"/>
    <w:rsid w:val="00651D59"/>
    <w:rsid w:val="00652FBB"/>
    <w:rsid w:val="00655927"/>
    <w:rsid w:val="00664AFC"/>
    <w:rsid w:val="006726D3"/>
    <w:rsid w:val="006838C3"/>
    <w:rsid w:val="006845DD"/>
    <w:rsid w:val="00685116"/>
    <w:rsid w:val="00694EAA"/>
    <w:rsid w:val="006B21C6"/>
    <w:rsid w:val="006B65BB"/>
    <w:rsid w:val="006B7AE2"/>
    <w:rsid w:val="006D17AE"/>
    <w:rsid w:val="006E592C"/>
    <w:rsid w:val="00701738"/>
    <w:rsid w:val="00703440"/>
    <w:rsid w:val="00706F5F"/>
    <w:rsid w:val="00710EDC"/>
    <w:rsid w:val="00714FDE"/>
    <w:rsid w:val="00721B9E"/>
    <w:rsid w:val="00730D36"/>
    <w:rsid w:val="007350DF"/>
    <w:rsid w:val="0074506C"/>
    <w:rsid w:val="00750556"/>
    <w:rsid w:val="007507A1"/>
    <w:rsid w:val="00754D0E"/>
    <w:rsid w:val="00761567"/>
    <w:rsid w:val="00763557"/>
    <w:rsid w:val="00767750"/>
    <w:rsid w:val="007734EC"/>
    <w:rsid w:val="0078310B"/>
    <w:rsid w:val="00794D01"/>
    <w:rsid w:val="007A0CD4"/>
    <w:rsid w:val="007A16AA"/>
    <w:rsid w:val="007A2773"/>
    <w:rsid w:val="007B42F1"/>
    <w:rsid w:val="007B63BC"/>
    <w:rsid w:val="007B6E34"/>
    <w:rsid w:val="007B72CE"/>
    <w:rsid w:val="007C7158"/>
    <w:rsid w:val="007E182B"/>
    <w:rsid w:val="007E5956"/>
    <w:rsid w:val="00803D70"/>
    <w:rsid w:val="008047A4"/>
    <w:rsid w:val="0080678C"/>
    <w:rsid w:val="00815864"/>
    <w:rsid w:val="00826FD0"/>
    <w:rsid w:val="00835BAD"/>
    <w:rsid w:val="00850BE6"/>
    <w:rsid w:val="00855136"/>
    <w:rsid w:val="00855B85"/>
    <w:rsid w:val="00870522"/>
    <w:rsid w:val="008729AD"/>
    <w:rsid w:val="0087424A"/>
    <w:rsid w:val="008755B7"/>
    <w:rsid w:val="008766A9"/>
    <w:rsid w:val="008808D7"/>
    <w:rsid w:val="008838A8"/>
    <w:rsid w:val="00885D6A"/>
    <w:rsid w:val="008863D0"/>
    <w:rsid w:val="008944DB"/>
    <w:rsid w:val="00894DEA"/>
    <w:rsid w:val="008956A1"/>
    <w:rsid w:val="00895D41"/>
    <w:rsid w:val="008A1835"/>
    <w:rsid w:val="008A3642"/>
    <w:rsid w:val="008A3AEA"/>
    <w:rsid w:val="008B6411"/>
    <w:rsid w:val="008C2785"/>
    <w:rsid w:val="008C57FE"/>
    <w:rsid w:val="008C62F9"/>
    <w:rsid w:val="008D5208"/>
    <w:rsid w:val="008F1815"/>
    <w:rsid w:val="008F22CC"/>
    <w:rsid w:val="008F59C5"/>
    <w:rsid w:val="0090563C"/>
    <w:rsid w:val="00913647"/>
    <w:rsid w:val="00914B9F"/>
    <w:rsid w:val="00917A07"/>
    <w:rsid w:val="00936BD4"/>
    <w:rsid w:val="00951D3F"/>
    <w:rsid w:val="00960240"/>
    <w:rsid w:val="00973FD2"/>
    <w:rsid w:val="00980D52"/>
    <w:rsid w:val="00994EB7"/>
    <w:rsid w:val="009A031F"/>
    <w:rsid w:val="009A1996"/>
    <w:rsid w:val="009A1F99"/>
    <w:rsid w:val="009A2238"/>
    <w:rsid w:val="009B5213"/>
    <w:rsid w:val="009C75E1"/>
    <w:rsid w:val="009C7DB3"/>
    <w:rsid w:val="009D491B"/>
    <w:rsid w:val="009D63D1"/>
    <w:rsid w:val="009F0730"/>
    <w:rsid w:val="009F4173"/>
    <w:rsid w:val="00A051A4"/>
    <w:rsid w:val="00A057D5"/>
    <w:rsid w:val="00A10CF3"/>
    <w:rsid w:val="00A27519"/>
    <w:rsid w:val="00A30DDE"/>
    <w:rsid w:val="00A4052B"/>
    <w:rsid w:val="00A4461C"/>
    <w:rsid w:val="00A577B7"/>
    <w:rsid w:val="00A670E3"/>
    <w:rsid w:val="00A917CB"/>
    <w:rsid w:val="00A94A3E"/>
    <w:rsid w:val="00A95980"/>
    <w:rsid w:val="00A9642A"/>
    <w:rsid w:val="00AA1B99"/>
    <w:rsid w:val="00AA5662"/>
    <w:rsid w:val="00AA5C6B"/>
    <w:rsid w:val="00AB0B90"/>
    <w:rsid w:val="00AB5684"/>
    <w:rsid w:val="00AC063B"/>
    <w:rsid w:val="00AC19AB"/>
    <w:rsid w:val="00AC778B"/>
    <w:rsid w:val="00AD09D9"/>
    <w:rsid w:val="00AE2E7C"/>
    <w:rsid w:val="00AE6011"/>
    <w:rsid w:val="00AE6D31"/>
    <w:rsid w:val="00AE788E"/>
    <w:rsid w:val="00AF1098"/>
    <w:rsid w:val="00AF409F"/>
    <w:rsid w:val="00AF5B42"/>
    <w:rsid w:val="00AF6FD3"/>
    <w:rsid w:val="00B04676"/>
    <w:rsid w:val="00B1367B"/>
    <w:rsid w:val="00B16D16"/>
    <w:rsid w:val="00B22F2D"/>
    <w:rsid w:val="00B316C7"/>
    <w:rsid w:val="00B34581"/>
    <w:rsid w:val="00B37DC8"/>
    <w:rsid w:val="00B41786"/>
    <w:rsid w:val="00B431B9"/>
    <w:rsid w:val="00B54439"/>
    <w:rsid w:val="00B57E95"/>
    <w:rsid w:val="00B64219"/>
    <w:rsid w:val="00B72934"/>
    <w:rsid w:val="00B72E0A"/>
    <w:rsid w:val="00B7346A"/>
    <w:rsid w:val="00B80FC2"/>
    <w:rsid w:val="00B827A5"/>
    <w:rsid w:val="00B84C3F"/>
    <w:rsid w:val="00BA2C94"/>
    <w:rsid w:val="00BA4E68"/>
    <w:rsid w:val="00BA6CE5"/>
    <w:rsid w:val="00BA794B"/>
    <w:rsid w:val="00BB4C98"/>
    <w:rsid w:val="00BB6CC9"/>
    <w:rsid w:val="00BC0D74"/>
    <w:rsid w:val="00BC267D"/>
    <w:rsid w:val="00BC2DC4"/>
    <w:rsid w:val="00BC6994"/>
    <w:rsid w:val="00BD0E65"/>
    <w:rsid w:val="00BD3193"/>
    <w:rsid w:val="00BE0FA1"/>
    <w:rsid w:val="00BE125F"/>
    <w:rsid w:val="00BE6A90"/>
    <w:rsid w:val="00BF1006"/>
    <w:rsid w:val="00C007B3"/>
    <w:rsid w:val="00C01906"/>
    <w:rsid w:val="00C06ABE"/>
    <w:rsid w:val="00C07187"/>
    <w:rsid w:val="00C07FF2"/>
    <w:rsid w:val="00C14796"/>
    <w:rsid w:val="00C15C43"/>
    <w:rsid w:val="00C16686"/>
    <w:rsid w:val="00C22DF0"/>
    <w:rsid w:val="00C30D38"/>
    <w:rsid w:val="00C32B42"/>
    <w:rsid w:val="00C35177"/>
    <w:rsid w:val="00C40D55"/>
    <w:rsid w:val="00C4174A"/>
    <w:rsid w:val="00C53E3B"/>
    <w:rsid w:val="00C5467D"/>
    <w:rsid w:val="00C57294"/>
    <w:rsid w:val="00C63095"/>
    <w:rsid w:val="00C6797A"/>
    <w:rsid w:val="00C70C05"/>
    <w:rsid w:val="00C75AA9"/>
    <w:rsid w:val="00C861F6"/>
    <w:rsid w:val="00C90EC4"/>
    <w:rsid w:val="00C920A8"/>
    <w:rsid w:val="00C96776"/>
    <w:rsid w:val="00CA199C"/>
    <w:rsid w:val="00CA1DE7"/>
    <w:rsid w:val="00CA6D7C"/>
    <w:rsid w:val="00CB76B2"/>
    <w:rsid w:val="00CC23CB"/>
    <w:rsid w:val="00CD2AFA"/>
    <w:rsid w:val="00CD4CD2"/>
    <w:rsid w:val="00CE34B6"/>
    <w:rsid w:val="00CE4045"/>
    <w:rsid w:val="00CE5283"/>
    <w:rsid w:val="00CE5CC3"/>
    <w:rsid w:val="00CF3E5E"/>
    <w:rsid w:val="00CF740B"/>
    <w:rsid w:val="00D06302"/>
    <w:rsid w:val="00D06DDF"/>
    <w:rsid w:val="00D14FE5"/>
    <w:rsid w:val="00D20BA9"/>
    <w:rsid w:val="00D240A6"/>
    <w:rsid w:val="00D36F5E"/>
    <w:rsid w:val="00D372B8"/>
    <w:rsid w:val="00D41E42"/>
    <w:rsid w:val="00D42C8B"/>
    <w:rsid w:val="00D4586D"/>
    <w:rsid w:val="00D45F97"/>
    <w:rsid w:val="00D521A5"/>
    <w:rsid w:val="00D60A66"/>
    <w:rsid w:val="00D62838"/>
    <w:rsid w:val="00D65619"/>
    <w:rsid w:val="00D67423"/>
    <w:rsid w:val="00D749B6"/>
    <w:rsid w:val="00D7736A"/>
    <w:rsid w:val="00D84295"/>
    <w:rsid w:val="00D86DC5"/>
    <w:rsid w:val="00D91F74"/>
    <w:rsid w:val="00DA267B"/>
    <w:rsid w:val="00DA7D0A"/>
    <w:rsid w:val="00DB0691"/>
    <w:rsid w:val="00DB39EA"/>
    <w:rsid w:val="00DC44C5"/>
    <w:rsid w:val="00DD5DD4"/>
    <w:rsid w:val="00DE03C5"/>
    <w:rsid w:val="00DF04A2"/>
    <w:rsid w:val="00DF2ACF"/>
    <w:rsid w:val="00DF359C"/>
    <w:rsid w:val="00DF3800"/>
    <w:rsid w:val="00E01CC6"/>
    <w:rsid w:val="00E04CEF"/>
    <w:rsid w:val="00E0747A"/>
    <w:rsid w:val="00E120EC"/>
    <w:rsid w:val="00E21BEA"/>
    <w:rsid w:val="00E26829"/>
    <w:rsid w:val="00E27CC3"/>
    <w:rsid w:val="00E36D83"/>
    <w:rsid w:val="00E44372"/>
    <w:rsid w:val="00E4456B"/>
    <w:rsid w:val="00E44924"/>
    <w:rsid w:val="00E46120"/>
    <w:rsid w:val="00E628BC"/>
    <w:rsid w:val="00E778FF"/>
    <w:rsid w:val="00E77944"/>
    <w:rsid w:val="00E80817"/>
    <w:rsid w:val="00E84CA6"/>
    <w:rsid w:val="00E8672E"/>
    <w:rsid w:val="00E94891"/>
    <w:rsid w:val="00EA3425"/>
    <w:rsid w:val="00EA6C81"/>
    <w:rsid w:val="00EC6914"/>
    <w:rsid w:val="00EC7056"/>
    <w:rsid w:val="00ED5C6E"/>
    <w:rsid w:val="00EE23FB"/>
    <w:rsid w:val="00EE3178"/>
    <w:rsid w:val="00EE35D9"/>
    <w:rsid w:val="00EE37CB"/>
    <w:rsid w:val="00EE3D7F"/>
    <w:rsid w:val="00EE6392"/>
    <w:rsid w:val="00EE6E00"/>
    <w:rsid w:val="00EF3B71"/>
    <w:rsid w:val="00EF78E1"/>
    <w:rsid w:val="00F0285B"/>
    <w:rsid w:val="00F11159"/>
    <w:rsid w:val="00F113C7"/>
    <w:rsid w:val="00F2267E"/>
    <w:rsid w:val="00F266D8"/>
    <w:rsid w:val="00F34D45"/>
    <w:rsid w:val="00F433D1"/>
    <w:rsid w:val="00F73535"/>
    <w:rsid w:val="00F76492"/>
    <w:rsid w:val="00F76FF0"/>
    <w:rsid w:val="00F90E0E"/>
    <w:rsid w:val="00F91CE7"/>
    <w:rsid w:val="00F95280"/>
    <w:rsid w:val="00F96D22"/>
    <w:rsid w:val="00FA2555"/>
    <w:rsid w:val="00FA6ED6"/>
    <w:rsid w:val="00FB2053"/>
    <w:rsid w:val="00FB2980"/>
    <w:rsid w:val="00FB37C4"/>
    <w:rsid w:val="00FC01B2"/>
    <w:rsid w:val="00FC0C49"/>
    <w:rsid w:val="00FC0FA1"/>
    <w:rsid w:val="00FC4D6B"/>
    <w:rsid w:val="00FD25D6"/>
    <w:rsid w:val="00FD2DA4"/>
    <w:rsid w:val="00FE128E"/>
    <w:rsid w:val="00FE5238"/>
    <w:rsid w:val="00FE596F"/>
    <w:rsid w:val="00FF3C6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B59E2870-FCC5-4627-8DFC-F81E6928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0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8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2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5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Pendrive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BE255-F36E-49A2-88B8-D5E8F5E9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11</TotalTime>
  <Pages>1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3</cp:revision>
  <cp:lastPrinted>2013-04-18T11:50:00Z</cp:lastPrinted>
  <dcterms:created xsi:type="dcterms:W3CDTF">2015-10-13T13:26:00Z</dcterms:created>
  <dcterms:modified xsi:type="dcterms:W3CDTF">2015-10-13T14:47:00Z</dcterms:modified>
</cp:coreProperties>
</file>